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A22070F"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AA14A1">
        <w:rPr>
          <w:rStyle w:val="Strong"/>
          <w:b/>
          <w:bCs w:val="0"/>
          <w:sz w:val="24"/>
          <w:szCs w:val="24"/>
        </w:rPr>
        <w:t>12-G007-22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3ADDF29E" w14:textId="40A6DFBA" w:rsidR="006E17EC" w:rsidRPr="00DF2302" w:rsidRDefault="00E94209"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At least 2 relevant references</w:t>
            </w:r>
          </w:p>
        </w:tc>
        <w:tc>
          <w:tcPr>
            <w:tcW w:w="1360" w:type="dxa"/>
            <w:shd w:val="clear" w:color="auto" w:fill="auto"/>
            <w:vAlign w:val="center"/>
          </w:tcPr>
          <w:p w14:paraId="6FB170A3" w14:textId="6292CC61" w:rsidR="006E17EC" w:rsidRPr="00DF2302" w:rsidRDefault="00E94209"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BA71FA2" w14:textId="72A7902B" w:rsidR="006E17EC" w:rsidRPr="00DF2302" w:rsidRDefault="00E94209"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As soon as possible</w:t>
            </w:r>
          </w:p>
        </w:tc>
        <w:tc>
          <w:tcPr>
            <w:tcW w:w="1360" w:type="dxa"/>
            <w:shd w:val="clear" w:color="auto" w:fill="auto"/>
            <w:vAlign w:val="center"/>
          </w:tcPr>
          <w:p w14:paraId="657554B4" w14:textId="683FC1E5" w:rsidR="006E17EC" w:rsidRPr="00DF2302" w:rsidRDefault="00E94209"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4B412DA1" w:rsidR="006E17EC" w:rsidRPr="00DF2302" w:rsidRDefault="00E94209"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Complies to the requirement</w:t>
            </w:r>
          </w:p>
        </w:tc>
        <w:tc>
          <w:tcPr>
            <w:tcW w:w="5367" w:type="dxa"/>
            <w:shd w:val="clear" w:color="auto" w:fill="auto"/>
          </w:tcPr>
          <w:p w14:paraId="23A8F695" w14:textId="4CA65A8B" w:rsidR="006E17EC" w:rsidRPr="00DF2302" w:rsidRDefault="00E94209"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Provides the specified goods</w:t>
            </w:r>
          </w:p>
        </w:tc>
        <w:tc>
          <w:tcPr>
            <w:tcW w:w="1360" w:type="dxa"/>
            <w:shd w:val="clear" w:color="auto" w:fill="auto"/>
            <w:vAlign w:val="center"/>
          </w:tcPr>
          <w:p w14:paraId="240875A4" w14:textId="6C5239D0" w:rsidR="006E17EC" w:rsidRPr="00DF2302" w:rsidRDefault="00E94209"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124C4A8A" w:rsidR="006E17EC" w:rsidRPr="00DF2302" w:rsidRDefault="00E94209" w:rsidP="006E17E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Photos </w:t>
            </w:r>
          </w:p>
        </w:tc>
        <w:tc>
          <w:tcPr>
            <w:tcW w:w="5367" w:type="dxa"/>
            <w:shd w:val="clear" w:color="auto" w:fill="auto"/>
          </w:tcPr>
          <w:p w14:paraId="375ED5B7" w14:textId="1E75EDB7" w:rsidR="006E17EC" w:rsidRPr="00DF2302" w:rsidRDefault="00E94209"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Clear pictures</w:t>
            </w:r>
          </w:p>
        </w:tc>
        <w:tc>
          <w:tcPr>
            <w:tcW w:w="1360" w:type="dxa"/>
            <w:shd w:val="clear" w:color="auto" w:fill="auto"/>
            <w:vAlign w:val="center"/>
          </w:tcPr>
          <w:p w14:paraId="4C399CE7" w14:textId="551F687C" w:rsidR="006E17EC" w:rsidRPr="00DF2302" w:rsidRDefault="00E94209"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2260" w14:textId="77777777" w:rsidR="002D6843" w:rsidRDefault="002D6843">
      <w:r>
        <w:separator/>
      </w:r>
    </w:p>
  </w:endnote>
  <w:endnote w:type="continuationSeparator" w:id="0">
    <w:p w14:paraId="79A83C9C" w14:textId="77777777" w:rsidR="002D6843" w:rsidRDefault="002D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A512726" w:rsidR="00D15CF2" w:rsidRDefault="004878F3" w:rsidP="004878F3">
    <w:pPr>
      <w:pStyle w:val="Footer"/>
    </w:pPr>
    <w:r>
      <w:fldChar w:fldCharType="begin"/>
    </w:r>
    <w:r>
      <w:instrText xml:space="preserve"> DATE \@ "yyyy-MM-dd" </w:instrText>
    </w:r>
    <w:r>
      <w:fldChar w:fldCharType="separate"/>
    </w:r>
    <w:r w:rsidR="00E94209">
      <w:rPr>
        <w:noProof/>
      </w:rPr>
      <w:t>2022-09-13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2D3A6" w14:textId="77777777" w:rsidR="002D6843" w:rsidRDefault="002D6843">
      <w:r>
        <w:separator/>
      </w:r>
    </w:p>
  </w:footnote>
  <w:footnote w:type="continuationSeparator" w:id="0">
    <w:p w14:paraId="2B669D2A" w14:textId="77777777" w:rsidR="002D6843" w:rsidRDefault="002D6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045057308">
    <w:abstractNumId w:val="2"/>
  </w:num>
  <w:num w:numId="2" w16cid:durableId="43601786">
    <w:abstractNumId w:val="7"/>
  </w:num>
  <w:num w:numId="3" w16cid:durableId="1592347886">
    <w:abstractNumId w:val="6"/>
  </w:num>
  <w:num w:numId="4" w16cid:durableId="666712091">
    <w:abstractNumId w:val="5"/>
  </w:num>
  <w:num w:numId="5" w16cid:durableId="218253309">
    <w:abstractNumId w:val="0"/>
  </w:num>
  <w:num w:numId="6" w16cid:durableId="444741095">
    <w:abstractNumId w:val="4"/>
  </w:num>
  <w:num w:numId="7" w16cid:durableId="1516767352">
    <w:abstractNumId w:val="1"/>
  </w:num>
  <w:num w:numId="8" w16cid:durableId="85322532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23A"/>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D6843"/>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14A1"/>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420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758</Words>
  <Characters>4322</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5</cp:revision>
  <cp:lastPrinted>2016-10-18T02:57:00Z</cp:lastPrinted>
  <dcterms:created xsi:type="dcterms:W3CDTF">2020-08-26T13:41:00Z</dcterms:created>
  <dcterms:modified xsi:type="dcterms:W3CDTF">2022-09-13T04:19:00Z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